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BA7474" w:rsidRDefault="002E5717" w:rsidP="00BA7474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BA7474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20352F" w:rsidRPr="00BA7474">
        <w:rPr>
          <w:rFonts w:ascii="Comic Sans MS" w:eastAsia="楷体" w:hAnsi="Comic Sans MS" w:hint="eastAsia"/>
          <w:bCs/>
          <w:sz w:val="18"/>
          <w:szCs w:val="24"/>
        </w:rPr>
        <w:t>1</w:t>
      </w:r>
      <w:r w:rsidR="00101EC3" w:rsidRPr="00BA7474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BA7474">
        <w:rPr>
          <w:rFonts w:ascii="Comic Sans MS" w:eastAsia="楷体" w:hAnsi="Comic Sans MS" w:hint="eastAsia"/>
          <w:bCs/>
          <w:sz w:val="18"/>
          <w:szCs w:val="24"/>
        </w:rPr>
        <w:t>Unit 2</w:t>
      </w:r>
      <w:r w:rsidR="00867348">
        <w:rPr>
          <w:rFonts w:ascii="Comic Sans MS" w:eastAsia="楷体" w:hAnsi="Comic Sans MS" w:hint="eastAsia"/>
          <w:bCs/>
          <w:sz w:val="18"/>
          <w:szCs w:val="24"/>
        </w:rPr>
        <w:t xml:space="preserve"> He</w:t>
      </w:r>
      <w:r w:rsidR="00867348">
        <w:rPr>
          <w:rFonts w:ascii="Comic Sans MS" w:eastAsia="楷体" w:hAnsi="Comic Sans MS"/>
          <w:bCs/>
          <w:sz w:val="18"/>
          <w:szCs w:val="24"/>
        </w:rPr>
        <w:t>’</w:t>
      </w:r>
      <w:r w:rsidR="00867348">
        <w:rPr>
          <w:rFonts w:ascii="Comic Sans MS" w:eastAsia="楷体" w:hAnsi="Comic Sans MS" w:hint="eastAsia"/>
          <w:bCs/>
          <w:sz w:val="18"/>
          <w:szCs w:val="24"/>
        </w:rPr>
        <w:t>s cool.</w:t>
      </w:r>
      <w:r w:rsidRPr="00BA7474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</w:p>
    <w:p w:rsidR="00BA7474" w:rsidRDefault="001B73E0" w:rsidP="00BA747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一、</w:t>
      </w:r>
      <w:r w:rsidR="00DA4F40" w:rsidRPr="00BA7474">
        <w:rPr>
          <w:rFonts w:ascii="Comic Sans MS" w:eastAsia="楷体" w:hAnsi="Comic Sans MS" w:hint="eastAsia"/>
          <w:sz w:val="18"/>
          <w:szCs w:val="24"/>
        </w:rPr>
        <w:t>选择</w:t>
      </w:r>
      <w:r w:rsidR="00270D11" w:rsidRPr="00BA7474">
        <w:rPr>
          <w:rFonts w:ascii="Comic Sans MS" w:eastAsia="楷体" w:hAnsi="Comic Sans MS" w:hint="eastAsia"/>
          <w:sz w:val="18"/>
          <w:szCs w:val="24"/>
        </w:rPr>
        <w:t>。</w:t>
      </w:r>
    </w:p>
    <w:p w:rsidR="00DA4F40" w:rsidRPr="00BA7474" w:rsidRDefault="00DA4F40" w:rsidP="00BA747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 xml:space="preserve"> )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 xml:space="preserve">1. </w:t>
      </w:r>
      <w:proofErr w:type="spellStart"/>
      <w:r w:rsidRPr="00BA7474">
        <w:rPr>
          <w:rFonts w:ascii="Comic Sans MS" w:eastAsia="楷体" w:hAnsi="Comic Sans MS"/>
          <w:sz w:val="18"/>
          <w:szCs w:val="24"/>
        </w:rPr>
        <w:t>Tingting</w:t>
      </w:r>
      <w:proofErr w:type="spellEnd"/>
      <w:r w:rsidRPr="00BA7474">
        <w:rPr>
          <w:rFonts w:ascii="Comic Sans MS" w:eastAsia="楷体" w:hAnsi="Comic Sans MS"/>
          <w:sz w:val="18"/>
          <w:szCs w:val="24"/>
        </w:rPr>
        <w:t xml:space="preserve"> is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="00BA7474"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>good pupil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.   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E34E7" w:rsidRPr="00BA7474">
        <w:rPr>
          <w:rFonts w:ascii="Comic Sans MS" w:eastAsia="楷体" w:hAnsi="Comic Sans MS"/>
          <w:sz w:val="18"/>
          <w:szCs w:val="24"/>
        </w:rPr>
        <w:t>A. an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FE34E7" w:rsidRPr="00BA7474">
        <w:rPr>
          <w:rFonts w:ascii="Comic Sans MS" w:eastAsia="楷体" w:hAnsi="Comic Sans MS"/>
          <w:sz w:val="18"/>
          <w:szCs w:val="24"/>
        </w:rPr>
        <w:t>B.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E34E7" w:rsidRPr="00BA7474">
        <w:rPr>
          <w:rFonts w:ascii="Comic Sans MS" w:eastAsia="楷体" w:hAnsi="Comic Sans MS"/>
          <w:sz w:val="18"/>
          <w:szCs w:val="24"/>
        </w:rPr>
        <w:t>a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BA7474">
        <w:rPr>
          <w:rFonts w:ascii="Comic Sans MS" w:eastAsia="楷体" w:hAnsi="Comic Sans MS" w:hint="eastAsia"/>
          <w:sz w:val="18"/>
          <w:szCs w:val="24"/>
        </w:rPr>
        <w:t>C.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>/</w:t>
      </w:r>
    </w:p>
    <w:p w:rsidR="00DA4F40" w:rsidRPr="00BA7474" w:rsidRDefault="00DA4F40" w:rsidP="00BA747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A7474">
        <w:rPr>
          <w:rFonts w:ascii="Comic Sans MS" w:eastAsia="楷体" w:hAnsi="Comic Sans MS"/>
          <w:sz w:val="18"/>
          <w:szCs w:val="24"/>
        </w:rPr>
        <w:t xml:space="preserve"> )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>2. She is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Pr="00BA7474">
        <w:rPr>
          <w:rFonts w:ascii="Comic Sans MS" w:eastAsia="楷体" w:hAnsi="Comic Sans MS"/>
          <w:sz w:val="18"/>
          <w:szCs w:val="24"/>
        </w:rPr>
        <w:t>shy.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               </w:t>
      </w:r>
      <w:r w:rsidR="00867348">
        <w:rPr>
          <w:rFonts w:ascii="Comic Sans MS" w:eastAsia="楷体" w:hAnsi="Comic Sans MS" w:hint="eastAsia"/>
          <w:sz w:val="18"/>
          <w:szCs w:val="24"/>
        </w:rPr>
        <w:tab/>
        <w:t xml:space="preserve"> </w:t>
      </w:r>
      <w:r w:rsidR="00FE34E7" w:rsidRPr="00BA7474">
        <w:rPr>
          <w:rFonts w:ascii="Comic Sans MS" w:eastAsia="楷体" w:hAnsi="Comic Sans MS"/>
          <w:sz w:val="18"/>
          <w:szCs w:val="24"/>
        </w:rPr>
        <w:t>A. a bit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E34E7" w:rsidRPr="00BA7474">
        <w:rPr>
          <w:rFonts w:ascii="Comic Sans MS" w:eastAsia="楷体" w:hAnsi="Comic Sans MS"/>
          <w:sz w:val="18"/>
          <w:szCs w:val="24"/>
        </w:rPr>
        <w:t>B. bit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>C. a bits</w:t>
      </w:r>
    </w:p>
    <w:p w:rsidR="00BA7474" w:rsidRDefault="00DA4F40" w:rsidP="00BA747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FE34E7" w:rsidRPr="00BA7474">
        <w:rPr>
          <w:rFonts w:ascii="Comic Sans MS" w:eastAsia="楷体" w:hAnsi="Comic Sans MS"/>
          <w:sz w:val="18"/>
          <w:szCs w:val="24"/>
        </w:rPr>
        <w:t xml:space="preserve"> )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67348">
        <w:rPr>
          <w:rFonts w:ascii="Comic Sans MS" w:eastAsia="楷体" w:hAnsi="Comic Sans MS" w:hint="eastAsia"/>
          <w:sz w:val="18"/>
          <w:szCs w:val="24"/>
        </w:rPr>
        <w:t>3</w:t>
      </w:r>
      <w:r w:rsidR="00FE34E7" w:rsidRPr="00BA7474">
        <w:rPr>
          <w:rFonts w:ascii="Comic Sans MS" w:eastAsia="楷体" w:hAnsi="Comic Sans MS"/>
          <w:sz w:val="18"/>
          <w:szCs w:val="24"/>
        </w:rPr>
        <w:t>.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- </w:t>
      </w:r>
      <w:r w:rsidR="00FE34E7" w:rsidRPr="00BA7474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Pr="00BA7474">
        <w:rPr>
          <w:rFonts w:ascii="Comic Sans MS" w:eastAsia="楷体" w:hAnsi="Comic Sans MS"/>
          <w:sz w:val="18"/>
          <w:szCs w:val="24"/>
        </w:rPr>
        <w:t>you answer the call?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  </w:t>
      </w:r>
    </w:p>
    <w:p w:rsidR="00DA4F40" w:rsidRPr="00BA7474" w:rsidRDefault="00BA7474" w:rsidP="00BA7474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- No, I</w:t>
      </w:r>
      <w:r w:rsidR="00DA4F40" w:rsidRPr="00BA7474">
        <w:rPr>
          <w:rFonts w:ascii="Comic Sans MS" w:eastAsia="楷体" w:hAnsi="Comic Sans MS" w:hint="eastAsia"/>
          <w:sz w:val="18"/>
          <w:szCs w:val="24"/>
        </w:rPr>
        <w:t xml:space="preserve"> can't.</w:t>
      </w:r>
      <w:r>
        <w:rPr>
          <w:rFonts w:ascii="Comic Sans MS" w:eastAsia="楷体" w:hAnsi="Comic Sans MS" w:hint="eastAsia"/>
          <w:sz w:val="18"/>
          <w:szCs w:val="24"/>
        </w:rPr>
        <w:t xml:space="preserve">                       </w:t>
      </w:r>
      <w:r w:rsidR="00FE34E7" w:rsidRPr="00BA7474">
        <w:rPr>
          <w:rFonts w:ascii="Comic Sans MS" w:eastAsia="楷体" w:hAnsi="Comic Sans MS"/>
          <w:sz w:val="18"/>
          <w:szCs w:val="24"/>
        </w:rPr>
        <w:t>A. Do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FE34E7" w:rsidRPr="00BA7474">
        <w:rPr>
          <w:rFonts w:ascii="Comic Sans MS" w:eastAsia="楷体" w:hAnsi="Comic Sans MS"/>
          <w:sz w:val="18"/>
          <w:szCs w:val="24"/>
        </w:rPr>
        <w:t>B. Can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DA4F40" w:rsidRPr="00BA7474">
        <w:rPr>
          <w:rFonts w:ascii="Comic Sans MS" w:eastAsia="楷体" w:hAnsi="Comic Sans MS"/>
          <w:sz w:val="18"/>
          <w:szCs w:val="24"/>
        </w:rPr>
        <w:t>C. Are</w:t>
      </w:r>
    </w:p>
    <w:p w:rsidR="00DA4F40" w:rsidRPr="00BA7474" w:rsidRDefault="00DA4F40" w:rsidP="00BA747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 xml:space="preserve">( 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FE34E7" w:rsidRPr="00BA7474">
        <w:rPr>
          <w:rFonts w:ascii="Comic Sans MS" w:eastAsia="楷体" w:hAnsi="Comic Sans MS"/>
          <w:sz w:val="18"/>
          <w:szCs w:val="24"/>
        </w:rPr>
        <w:t>)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67348">
        <w:rPr>
          <w:rFonts w:ascii="Comic Sans MS" w:eastAsia="楷体" w:hAnsi="Comic Sans MS" w:hint="eastAsia"/>
          <w:sz w:val="18"/>
          <w:szCs w:val="24"/>
        </w:rPr>
        <w:t>4</w:t>
      </w:r>
      <w:r w:rsidR="00FE34E7" w:rsidRPr="00BA7474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FE34E7" w:rsidRPr="00BA7474">
        <w:rPr>
          <w:rFonts w:ascii="Comic Sans MS" w:eastAsia="楷体" w:hAnsi="Comic Sans MS"/>
          <w:sz w:val="18"/>
          <w:szCs w:val="24"/>
        </w:rPr>
        <w:t>This</w:t>
      </w:r>
      <w:proofErr w:type="gramEnd"/>
      <w:r w:rsidR="00FE34E7" w:rsidRPr="00BA7474">
        <w:rPr>
          <w:rFonts w:ascii="Comic Sans MS" w:eastAsia="楷体" w:hAnsi="Comic Sans MS"/>
          <w:sz w:val="18"/>
          <w:szCs w:val="24"/>
        </w:rPr>
        <w:t xml:space="preserve"> is my</w:t>
      </w:r>
      <w:r w:rsidR="00FE34E7" w:rsidRPr="00BA7474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Pr="00BA7474">
        <w:rPr>
          <w:rFonts w:ascii="Comic Sans MS" w:eastAsia="楷体" w:hAnsi="Comic Sans MS"/>
          <w:sz w:val="18"/>
          <w:szCs w:val="24"/>
        </w:rPr>
        <w:t>. He's very clever.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E34E7" w:rsidRPr="00BA7474">
        <w:rPr>
          <w:rFonts w:ascii="Comic Sans MS" w:eastAsia="楷体" w:hAnsi="Comic Sans MS"/>
          <w:sz w:val="18"/>
          <w:szCs w:val="24"/>
        </w:rPr>
        <w:t>A. sister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E34E7" w:rsidRPr="00BA7474">
        <w:rPr>
          <w:rFonts w:ascii="Comic Sans MS" w:eastAsia="楷体" w:hAnsi="Comic Sans MS"/>
          <w:sz w:val="18"/>
          <w:szCs w:val="24"/>
        </w:rPr>
        <w:t>B. aunt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BA7474">
        <w:rPr>
          <w:rFonts w:ascii="Comic Sans MS" w:eastAsia="楷体" w:hAnsi="Comic Sans MS"/>
          <w:sz w:val="18"/>
          <w:szCs w:val="24"/>
        </w:rPr>
        <w:t>C. uncle</w:t>
      </w:r>
    </w:p>
    <w:p w:rsidR="00DA4F40" w:rsidRPr="00BA7474" w:rsidRDefault="00DA4F40" w:rsidP="00BA747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>(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A7474">
        <w:rPr>
          <w:rFonts w:ascii="Comic Sans MS" w:eastAsia="楷体" w:hAnsi="Comic Sans MS"/>
          <w:sz w:val="18"/>
          <w:szCs w:val="24"/>
        </w:rPr>
        <w:t xml:space="preserve"> )</w:t>
      </w:r>
      <w:r w:rsid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67348">
        <w:rPr>
          <w:rFonts w:ascii="Comic Sans MS" w:eastAsia="楷体" w:hAnsi="Comic Sans MS" w:hint="eastAsia"/>
          <w:sz w:val="18"/>
          <w:szCs w:val="24"/>
        </w:rPr>
        <w:t>5</w:t>
      </w:r>
      <w:r w:rsidRPr="00BA7474">
        <w:rPr>
          <w:rFonts w:ascii="Comic Sans MS" w:eastAsia="楷体" w:hAnsi="Comic Sans MS"/>
          <w:sz w:val="18"/>
          <w:szCs w:val="24"/>
        </w:rPr>
        <w:t xml:space="preserve">. </w:t>
      </w:r>
      <w:r w:rsidR="00BA7474">
        <w:rPr>
          <w:rFonts w:ascii="Comic Sans MS" w:eastAsia="楷体" w:hAnsi="Comic Sans MS" w:hint="eastAsia"/>
          <w:sz w:val="18"/>
          <w:szCs w:val="24"/>
        </w:rPr>
        <w:t>-</w:t>
      </w:r>
      <w:r w:rsidRPr="00BA7474">
        <w:rPr>
          <w:rFonts w:ascii="Comic Sans MS" w:eastAsia="楷体" w:hAnsi="Comic Sans MS"/>
          <w:sz w:val="18"/>
          <w:szCs w:val="24"/>
        </w:rPr>
        <w:t>The elephant is clever.</w:t>
      </w:r>
    </w:p>
    <w:p w:rsidR="00DA4F40" w:rsidRPr="00BA7474" w:rsidRDefault="00BA7474" w:rsidP="00BA7474">
      <w:pPr>
        <w:snapToGrid w:val="0"/>
        <w:spacing w:line="360" w:lineRule="auto"/>
        <w:rPr>
          <w:rFonts w:ascii="Comic Sans MS" w:eastAsia="楷体" w:hAnsi="Comic Sans MS"/>
          <w:sz w:val="18"/>
          <w:szCs w:val="24"/>
          <w:u w:val="single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        - </w:t>
      </w:r>
      <w:r w:rsidR="00DA4F40" w:rsidRPr="00BA7474">
        <w:rPr>
          <w:rFonts w:ascii="Comic Sans MS" w:eastAsia="楷体" w:hAnsi="Comic Sans MS" w:hint="eastAsia"/>
          <w:sz w:val="18"/>
          <w:szCs w:val="24"/>
        </w:rPr>
        <w:t>And very naughty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 w:hint="eastAsia"/>
          <w:sz w:val="18"/>
          <w:szCs w:val="24"/>
          <w:u w:val="single"/>
        </w:rPr>
        <w:t xml:space="preserve">    </w:t>
      </w:r>
      <w:r w:rsidR="00FE34E7" w:rsidRPr="00BA7474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.     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E34E7" w:rsidRPr="00BA7474">
        <w:rPr>
          <w:rFonts w:ascii="Comic Sans MS" w:eastAsia="楷体" w:hAnsi="Comic Sans MS"/>
          <w:sz w:val="18"/>
          <w:szCs w:val="24"/>
        </w:rPr>
        <w:t xml:space="preserve">A. </w:t>
      </w:r>
      <w:proofErr w:type="gramStart"/>
      <w:r w:rsidR="00FE34E7" w:rsidRPr="00BA7474">
        <w:rPr>
          <w:rFonts w:ascii="Comic Sans MS" w:eastAsia="楷体" w:hAnsi="Comic Sans MS"/>
          <w:sz w:val="18"/>
          <w:szCs w:val="24"/>
        </w:rPr>
        <w:t>two</w:t>
      </w:r>
      <w:proofErr w:type="gramEnd"/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FE34E7" w:rsidRPr="00BA7474">
        <w:rPr>
          <w:rFonts w:ascii="Comic Sans MS" w:eastAsia="楷体" w:hAnsi="Comic Sans MS"/>
          <w:sz w:val="18"/>
          <w:szCs w:val="24"/>
        </w:rPr>
        <w:t>B. to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DA4F40" w:rsidRPr="00BA7474">
        <w:rPr>
          <w:rFonts w:ascii="Comic Sans MS" w:eastAsia="楷体" w:hAnsi="Comic Sans MS"/>
          <w:sz w:val="18"/>
          <w:szCs w:val="24"/>
        </w:rPr>
        <w:t>C. too</w:t>
      </w:r>
    </w:p>
    <w:p w:rsidR="000422AB" w:rsidRPr="00BA7474" w:rsidRDefault="00867348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二</w:t>
      </w:r>
      <w:r w:rsidR="000422AB" w:rsidRPr="00BA7474">
        <w:rPr>
          <w:rFonts w:ascii="Comic Sans MS" w:eastAsia="楷体" w:hAnsi="Comic Sans MS"/>
          <w:sz w:val="18"/>
          <w:szCs w:val="24"/>
        </w:rPr>
        <w:t>、</w:t>
      </w:r>
      <w:r w:rsidR="000422AB" w:rsidRPr="00BA7474">
        <w:rPr>
          <w:rFonts w:ascii="Comic Sans MS" w:eastAsia="楷体" w:hAnsi="Comic Sans MS" w:hint="eastAsia"/>
          <w:sz w:val="18"/>
          <w:szCs w:val="24"/>
        </w:rPr>
        <w:t>选出</w:t>
      </w:r>
      <w:proofErr w:type="gramStart"/>
      <w:r w:rsidR="000422AB" w:rsidRPr="00BA7474">
        <w:rPr>
          <w:rFonts w:ascii="Comic Sans MS" w:eastAsia="楷体" w:hAnsi="Comic Sans MS" w:hint="eastAsia"/>
          <w:sz w:val="18"/>
          <w:szCs w:val="24"/>
        </w:rPr>
        <w:t>符合图意的</w:t>
      </w:r>
      <w:proofErr w:type="gramEnd"/>
      <w:r w:rsidR="000422AB" w:rsidRPr="00BA7474">
        <w:rPr>
          <w:rFonts w:ascii="Comic Sans MS" w:eastAsia="楷体" w:hAnsi="Comic Sans MS" w:hint="eastAsia"/>
          <w:sz w:val="18"/>
          <w:szCs w:val="24"/>
        </w:rPr>
        <w:t>短语。</w:t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) 1.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44175FB4" wp14:editId="4FBF49A4">
            <wp:extent cx="482804" cy="313508"/>
            <wp:effectExtent l="0" t="0" r="0" b="0"/>
            <wp:docPr id="10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61" cy="314324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>A. a bad cat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　　　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>B. a bad bird</w:t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) 2.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7878FCD4" wp14:editId="54885291">
            <wp:extent cx="292608" cy="329184"/>
            <wp:effectExtent l="0" t="0" r="0" b="0"/>
            <wp:docPr id="10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76" cy="329711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    A. a nice teacher      B. a nice girl</w:t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) 3.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0CD460C4" wp14:editId="4A90FBBF">
            <wp:extent cx="314554" cy="387240"/>
            <wp:effectExtent l="0" t="0" r="0" b="0"/>
            <wp:docPr id="10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93" cy="389504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A. a bit shy      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>B. a bit big</w:t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) 4.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7169F3C" wp14:editId="79E79A42">
            <wp:extent cx="314554" cy="384049"/>
            <wp:effectExtent l="0" t="0" r="0" b="0"/>
            <wp:docPr id="10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8" cy="388327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    A. a clever teacher     B. a clever pupil</w:t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) 5.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4515D189" wp14:editId="71143C79">
            <wp:extent cx="257556" cy="363607"/>
            <wp:effectExtent l="0" t="0" r="0" b="0"/>
            <wp:docPr id="10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42" cy="365846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A. answer the call      </w:t>
      </w:r>
      <w:r w:rsidRPr="00BA7474">
        <w:rPr>
          <w:rFonts w:ascii="Comic Sans MS" w:eastAsia="楷体" w:hAnsi="Comic Sans MS" w:hint="eastAsia"/>
          <w:sz w:val="18"/>
          <w:szCs w:val="24"/>
        </w:rPr>
        <w:t>B. a nice cat</w:t>
      </w:r>
    </w:p>
    <w:p w:rsidR="000422AB" w:rsidRPr="00BA7474" w:rsidRDefault="00867348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0422AB" w:rsidRPr="00BA7474">
        <w:rPr>
          <w:rFonts w:ascii="Comic Sans MS" w:eastAsia="楷体" w:hAnsi="Comic Sans MS"/>
          <w:sz w:val="18"/>
          <w:szCs w:val="24"/>
        </w:rPr>
        <w:t>、</w:t>
      </w:r>
      <w:r w:rsidR="000422AB" w:rsidRPr="00BA7474">
        <w:rPr>
          <w:rFonts w:ascii="Comic Sans MS" w:eastAsia="楷体" w:hAnsi="Comic Sans MS" w:hint="eastAsia"/>
          <w:sz w:val="18"/>
          <w:szCs w:val="24"/>
        </w:rPr>
        <w:t>为下列句子选择对应的图片。</w:t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 xml:space="preserve">A.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060E7A4" wp14:editId="10A357D2">
            <wp:extent cx="651053" cy="599654"/>
            <wp:effectExtent l="0" t="0" r="0" b="0"/>
            <wp:docPr id="11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97" cy="60061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B.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656CD393" wp14:editId="1AFDA8C3">
            <wp:extent cx="468173" cy="538399"/>
            <wp:effectExtent l="0" t="0" r="0" b="0"/>
            <wp:docPr id="11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24" cy="539262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C.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0400C12" wp14:editId="041BD01B">
            <wp:extent cx="458488" cy="533650"/>
            <wp:effectExtent l="0" t="0" r="0" b="0"/>
            <wp:docPr id="11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66" cy="53653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D.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A0B4CD0" wp14:editId="5E8E9975">
            <wp:extent cx="599847" cy="506913"/>
            <wp:effectExtent l="0" t="0" r="0" b="0"/>
            <wp:docPr id="11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67" cy="509381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E. </w:t>
      </w:r>
      <w:r w:rsidRPr="00BA7474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FA20BCD" wp14:editId="26AB7956">
            <wp:extent cx="284966" cy="504749"/>
            <wp:effectExtent l="0" t="0" r="0" b="0"/>
            <wp:docPr id="11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506138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>) 1. She</w:t>
      </w:r>
      <w:r w:rsidRPr="00BA7474">
        <w:rPr>
          <w:rFonts w:ascii="Comic Sans MS" w:eastAsia="楷体" w:hAnsi="Comic Sans MS"/>
          <w:sz w:val="18"/>
          <w:szCs w:val="24"/>
        </w:rPr>
        <w:t>’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s a nice teacher.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>) 2. Parrot is very naughty.</w:t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>) 3. He</w:t>
      </w:r>
      <w:r w:rsidRPr="00BA7474">
        <w:rPr>
          <w:rFonts w:ascii="Comic Sans MS" w:eastAsia="楷体" w:hAnsi="Comic Sans MS"/>
          <w:sz w:val="18"/>
          <w:szCs w:val="24"/>
        </w:rPr>
        <w:t>’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s a clever pupil.    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>) 4. This boy is a bit shy.</w:t>
      </w:r>
    </w:p>
    <w:p w:rsidR="000422AB" w:rsidRPr="00BA7474" w:rsidRDefault="000422AB" w:rsidP="00BA747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) 5. They are my good friends. </w:t>
      </w:r>
    </w:p>
    <w:p w:rsidR="00867348" w:rsidRPr="00BA7474" w:rsidRDefault="00867348" w:rsidP="0086734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Pr="00BA7474">
        <w:rPr>
          <w:rFonts w:ascii="Comic Sans MS" w:eastAsia="楷体" w:hAnsi="Comic Sans MS" w:hint="eastAsia"/>
          <w:sz w:val="18"/>
          <w:szCs w:val="24"/>
        </w:rPr>
        <w:t>、阅读短文，判断句子正</w:t>
      </w:r>
      <w:r w:rsidRPr="00BA7474">
        <w:rPr>
          <w:rFonts w:ascii="Comic Sans MS" w:eastAsia="楷体" w:hAnsi="Comic Sans MS" w:hint="eastAsia"/>
          <w:sz w:val="18"/>
          <w:szCs w:val="24"/>
        </w:rPr>
        <w:t>(T)</w:t>
      </w:r>
      <w:r w:rsidRPr="00BA7474">
        <w:rPr>
          <w:rFonts w:ascii="Comic Sans MS" w:eastAsia="楷体" w:hAnsi="Comic Sans MS" w:hint="eastAsia"/>
          <w:sz w:val="18"/>
          <w:szCs w:val="24"/>
        </w:rPr>
        <w:t>误</w:t>
      </w:r>
      <w:r w:rsidRPr="00BA7474">
        <w:rPr>
          <w:rFonts w:ascii="Comic Sans MS" w:eastAsia="楷体" w:hAnsi="Comic Sans MS" w:hint="eastAsia"/>
          <w:sz w:val="18"/>
          <w:szCs w:val="24"/>
        </w:rPr>
        <w:t>(F)</w:t>
      </w:r>
      <w:r w:rsidRPr="00BA7474">
        <w:rPr>
          <w:rFonts w:ascii="Comic Sans MS" w:eastAsia="楷体" w:hAnsi="Comic Sans MS" w:hint="eastAsia"/>
          <w:sz w:val="18"/>
          <w:szCs w:val="24"/>
        </w:rPr>
        <w:t>。</w:t>
      </w:r>
    </w:p>
    <w:p w:rsidR="00867348" w:rsidRPr="00BA7474" w:rsidRDefault="00867348" w:rsidP="00867348">
      <w:pPr>
        <w:snapToGrid w:val="0"/>
        <w:spacing w:line="360" w:lineRule="auto"/>
        <w:ind w:firstLineChars="100" w:firstLine="180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 xml:space="preserve">Hello. I'm </w:t>
      </w:r>
      <w:proofErr w:type="spellStart"/>
      <w:r w:rsidRPr="00BA7474">
        <w:rPr>
          <w:rFonts w:ascii="Comic Sans MS" w:eastAsia="楷体" w:hAnsi="Comic Sans MS"/>
          <w:sz w:val="18"/>
          <w:szCs w:val="24"/>
        </w:rPr>
        <w:t>Tingting</w:t>
      </w:r>
      <w:proofErr w:type="spellEnd"/>
      <w:r w:rsidRPr="00BA7474">
        <w:rPr>
          <w:rFonts w:ascii="Comic Sans MS" w:eastAsia="楷体" w:hAnsi="Comic Sans MS"/>
          <w:sz w:val="18"/>
          <w:szCs w:val="24"/>
        </w:rPr>
        <w:t>. Look at my family photo. There are four people in my family. This is my</w:t>
      </w:r>
    </w:p>
    <w:p w:rsidR="00867348" w:rsidRPr="00BA7474" w:rsidRDefault="00867348" w:rsidP="0086734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proofErr w:type="gramStart"/>
      <w:r w:rsidRPr="00BA7474">
        <w:rPr>
          <w:rFonts w:ascii="Comic Sans MS" w:eastAsia="楷体" w:hAnsi="Comic Sans MS"/>
          <w:sz w:val="18"/>
          <w:szCs w:val="24"/>
        </w:rPr>
        <w:t>father</w:t>
      </w:r>
      <w:proofErr w:type="gramEnd"/>
      <w:r w:rsidRPr="00BA7474">
        <w:rPr>
          <w:rFonts w:ascii="Comic Sans MS" w:eastAsia="楷体" w:hAnsi="Comic Sans MS"/>
          <w:sz w:val="18"/>
          <w:szCs w:val="24"/>
        </w:rPr>
        <w:t>. He's a doctor. And he is very clever. This is my mother. She's a nice teacher. She teaches</w:t>
      </w:r>
    </w:p>
    <w:p w:rsidR="00867348" w:rsidRPr="00BA7474" w:rsidRDefault="00867348" w:rsidP="0086734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proofErr w:type="gramStart"/>
      <w:r w:rsidRPr="00BA7474">
        <w:rPr>
          <w:rFonts w:ascii="Comic Sans MS" w:eastAsia="楷体" w:hAnsi="Comic Sans MS"/>
          <w:sz w:val="18"/>
          <w:szCs w:val="24"/>
        </w:rPr>
        <w:t>English.</w:t>
      </w:r>
      <w:proofErr w:type="gramEnd"/>
      <w:r w:rsidRPr="00BA7474">
        <w:rPr>
          <w:rFonts w:ascii="Comic Sans MS" w:eastAsia="楷体" w:hAnsi="Comic Sans MS"/>
          <w:sz w:val="18"/>
          <w:szCs w:val="24"/>
        </w:rPr>
        <w:t xml:space="preserve"> The pupils like her very much. This is my </w:t>
      </w:r>
      <w:r w:rsidRPr="00BA7474">
        <w:rPr>
          <w:rFonts w:ascii="Comic Sans MS" w:eastAsia="楷体" w:hAnsi="Comic Sans MS" w:hint="eastAsia"/>
          <w:sz w:val="18"/>
          <w:szCs w:val="24"/>
        </w:rPr>
        <w:t>little</w:t>
      </w:r>
      <w:r w:rsidRPr="00BA7474">
        <w:rPr>
          <w:rFonts w:ascii="Comic Sans MS" w:eastAsia="楷体" w:hAnsi="Comic Sans MS"/>
          <w:sz w:val="18"/>
          <w:szCs w:val="24"/>
        </w:rPr>
        <w:t xml:space="preserve"> brother. He's two. He's very cute and</w:t>
      </w:r>
    </w:p>
    <w:p w:rsidR="00867348" w:rsidRPr="00BA7474" w:rsidRDefault="00867348" w:rsidP="0086734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proofErr w:type="gramStart"/>
      <w:r w:rsidRPr="00BA7474">
        <w:rPr>
          <w:rFonts w:ascii="Comic Sans MS" w:eastAsia="楷体" w:hAnsi="Comic Sans MS"/>
          <w:sz w:val="18"/>
          <w:szCs w:val="24"/>
        </w:rPr>
        <w:t>naughty</w:t>
      </w:r>
      <w:proofErr w:type="gramEnd"/>
      <w:r w:rsidRPr="00BA7474">
        <w:rPr>
          <w:rFonts w:ascii="Comic Sans MS" w:eastAsia="楷体" w:hAnsi="Comic Sans MS"/>
          <w:sz w:val="18"/>
          <w:szCs w:val="24"/>
        </w:rPr>
        <w:t>. This is me. I'm a clever pupil.</w:t>
      </w:r>
    </w:p>
    <w:p w:rsidR="00867348" w:rsidRPr="00BA7474" w:rsidRDefault="00867348" w:rsidP="0086734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A7474">
        <w:rPr>
          <w:rFonts w:ascii="Comic Sans MS" w:eastAsia="楷体" w:hAnsi="Comic Sans MS"/>
          <w:sz w:val="18"/>
          <w:szCs w:val="24"/>
        </w:rPr>
        <w:t xml:space="preserve"> 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>1. There are three people in my family.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BA7474">
        <w:rPr>
          <w:rFonts w:ascii="Comic Sans MS" w:eastAsia="楷体" w:hAnsi="Comic Sans MS"/>
          <w:sz w:val="18"/>
          <w:szCs w:val="24"/>
        </w:rPr>
        <w:t xml:space="preserve">( 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A7474">
        <w:rPr>
          <w:rFonts w:ascii="Comic Sans MS" w:eastAsia="楷体" w:hAnsi="Comic Sans MS"/>
          <w:sz w:val="18"/>
          <w:szCs w:val="24"/>
        </w:rPr>
        <w:t>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>2. My father is a worker.</w:t>
      </w:r>
    </w:p>
    <w:p w:rsidR="00867348" w:rsidRPr="00BA7474" w:rsidRDefault="00867348" w:rsidP="0086734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A7474">
        <w:rPr>
          <w:rFonts w:ascii="Comic Sans MS" w:eastAsia="楷体" w:hAnsi="Comic Sans MS"/>
          <w:sz w:val="18"/>
          <w:szCs w:val="24"/>
        </w:rPr>
        <w:t xml:space="preserve"> 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>3. My mother is an English teacher.</w:t>
      </w:r>
      <w:r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Pr="00BA7474">
        <w:rPr>
          <w:rFonts w:ascii="Comic Sans MS" w:eastAsia="楷体" w:hAnsi="Comic Sans MS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A7474">
        <w:rPr>
          <w:rFonts w:ascii="Comic Sans MS" w:eastAsia="楷体" w:hAnsi="Comic Sans MS"/>
          <w:sz w:val="18"/>
          <w:szCs w:val="24"/>
        </w:rPr>
        <w:t xml:space="preserve"> 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 xml:space="preserve">4. My </w:t>
      </w:r>
      <w:r w:rsidRPr="00BA7474">
        <w:rPr>
          <w:rFonts w:ascii="Comic Sans MS" w:eastAsia="楷体" w:hAnsi="Comic Sans MS" w:hint="eastAsia"/>
          <w:sz w:val="18"/>
          <w:szCs w:val="24"/>
        </w:rPr>
        <w:t>little</w:t>
      </w:r>
      <w:r w:rsidRPr="00BA7474">
        <w:rPr>
          <w:rFonts w:ascii="Comic Sans MS" w:eastAsia="楷体" w:hAnsi="Comic Sans MS"/>
          <w:sz w:val="18"/>
          <w:szCs w:val="24"/>
        </w:rPr>
        <w:t xml:space="preserve"> brother is cool.</w:t>
      </w:r>
    </w:p>
    <w:p w:rsidR="00867348" w:rsidRPr="00BA7474" w:rsidRDefault="00867348" w:rsidP="0086734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/>
          <w:sz w:val="18"/>
          <w:szCs w:val="24"/>
        </w:rPr>
        <w:t>(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A7474">
        <w:rPr>
          <w:rFonts w:ascii="Comic Sans MS" w:eastAsia="楷体" w:hAnsi="Comic Sans MS"/>
          <w:sz w:val="18"/>
          <w:szCs w:val="24"/>
        </w:rPr>
        <w:t xml:space="preserve"> 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/>
          <w:sz w:val="18"/>
          <w:szCs w:val="24"/>
        </w:rPr>
        <w:t>5. I'm a clever pupil.</w:t>
      </w:r>
    </w:p>
    <w:p w:rsidR="002E5717" w:rsidRPr="00BA7474" w:rsidRDefault="002E5717" w:rsidP="00BA747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867348" w:rsidRDefault="002E5717" w:rsidP="00BA747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一、</w:t>
      </w:r>
      <w:r w:rsidR="003E425C" w:rsidRPr="00BA7474"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B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2.A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3.B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 4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 xml:space="preserve">.C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   5</w:t>
      </w:r>
      <w:r w:rsidR="00FE34E7" w:rsidRPr="00BA7474">
        <w:rPr>
          <w:rFonts w:ascii="Comic Sans MS" w:eastAsia="楷体" w:hAnsi="Comic Sans MS" w:hint="eastAsia"/>
          <w:sz w:val="18"/>
          <w:szCs w:val="24"/>
        </w:rPr>
        <w:t>.C</w:t>
      </w:r>
    </w:p>
    <w:p w:rsidR="002E5717" w:rsidRPr="00BA7474" w:rsidRDefault="002E5717" w:rsidP="00BA747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A7474">
        <w:rPr>
          <w:rFonts w:ascii="Comic Sans MS" w:eastAsia="楷体" w:hAnsi="Comic Sans MS" w:hint="eastAsia"/>
          <w:sz w:val="18"/>
          <w:szCs w:val="24"/>
        </w:rPr>
        <w:t>二、</w:t>
      </w:r>
      <w:r w:rsidRPr="00BA7474">
        <w:rPr>
          <w:rFonts w:ascii="Comic Sans MS" w:eastAsia="楷体" w:hAnsi="Comic Sans MS" w:hint="eastAsia"/>
          <w:sz w:val="18"/>
          <w:szCs w:val="24"/>
        </w:rPr>
        <w:t>1.</w:t>
      </w:r>
      <w:r w:rsidR="003E425C"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B   </w:t>
      </w:r>
      <w:r w:rsidR="0089069E" w:rsidRPr="00BA7474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67348">
        <w:rPr>
          <w:rFonts w:ascii="Comic Sans MS" w:eastAsia="楷体" w:hAnsi="Comic Sans MS" w:hint="eastAsia"/>
          <w:sz w:val="18"/>
          <w:szCs w:val="24"/>
        </w:rPr>
        <w:t xml:space="preserve">2.A   </w:t>
      </w:r>
      <w:r w:rsidR="0089069E" w:rsidRPr="00BA7474">
        <w:rPr>
          <w:rFonts w:ascii="Comic Sans MS" w:eastAsia="楷体" w:hAnsi="Comic Sans MS" w:hint="eastAsia"/>
          <w:sz w:val="18"/>
          <w:szCs w:val="24"/>
        </w:rPr>
        <w:t xml:space="preserve"> 3.</w:t>
      </w:r>
      <w:r w:rsidR="00867348">
        <w:rPr>
          <w:rFonts w:ascii="Comic Sans MS" w:eastAsia="楷体" w:hAnsi="Comic Sans MS" w:hint="eastAsia"/>
          <w:sz w:val="18"/>
          <w:szCs w:val="24"/>
        </w:rPr>
        <w:t>A    4.B    5.A</w:t>
      </w:r>
    </w:p>
    <w:p w:rsidR="00867348" w:rsidRDefault="00867348" w:rsidP="00BA747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Pr="00BA7474">
        <w:rPr>
          <w:rFonts w:ascii="Comic Sans MS" w:eastAsia="楷体" w:hAnsi="Comic Sans MS" w:hint="eastAsia"/>
          <w:sz w:val="18"/>
          <w:szCs w:val="24"/>
        </w:rPr>
        <w:t>、</w:t>
      </w:r>
      <w:r w:rsidRPr="00BA7474">
        <w:rPr>
          <w:rFonts w:ascii="Comic Sans MS" w:eastAsia="楷体" w:hAnsi="Comic Sans MS" w:hint="eastAsia"/>
          <w:sz w:val="18"/>
          <w:szCs w:val="24"/>
        </w:rPr>
        <w:t>1. B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BA7474">
        <w:rPr>
          <w:rFonts w:ascii="Comic Sans MS" w:eastAsia="楷体" w:hAnsi="Comic Sans MS" w:hint="eastAsia"/>
          <w:sz w:val="18"/>
          <w:szCs w:val="24"/>
        </w:rPr>
        <w:t>2. C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BA7474">
        <w:rPr>
          <w:rFonts w:ascii="Comic Sans MS" w:eastAsia="楷体" w:hAnsi="Comic Sans MS" w:hint="eastAsia"/>
          <w:sz w:val="18"/>
          <w:szCs w:val="24"/>
        </w:rPr>
        <w:t>3. A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>4. E</w:t>
      </w:r>
      <w:r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BA7474">
        <w:rPr>
          <w:rFonts w:ascii="Comic Sans MS" w:eastAsia="楷体" w:hAnsi="Comic Sans MS" w:hint="eastAsia"/>
          <w:sz w:val="18"/>
          <w:szCs w:val="24"/>
        </w:rPr>
        <w:t>5. D</w:t>
      </w:r>
    </w:p>
    <w:p w:rsidR="000422AB" w:rsidRPr="00BA7474" w:rsidRDefault="00867348" w:rsidP="00BA747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0422AB" w:rsidRPr="00BA7474">
        <w:rPr>
          <w:rFonts w:ascii="Comic Sans MS" w:eastAsia="楷体" w:hAnsi="Comic Sans MS"/>
          <w:sz w:val="18"/>
          <w:szCs w:val="24"/>
        </w:rPr>
        <w:t>、</w:t>
      </w:r>
      <w:r w:rsidR="00901258">
        <w:rPr>
          <w:rFonts w:ascii="Comic Sans MS" w:eastAsia="楷体" w:hAnsi="Comic Sans MS" w:hint="eastAsia"/>
          <w:sz w:val="18"/>
          <w:szCs w:val="24"/>
        </w:rPr>
        <w:t>1. F</w:t>
      </w:r>
      <w:r w:rsidR="000422AB"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901258">
        <w:rPr>
          <w:rFonts w:ascii="Comic Sans MS" w:eastAsia="楷体" w:hAnsi="Comic Sans MS" w:hint="eastAsia"/>
          <w:sz w:val="18"/>
          <w:szCs w:val="24"/>
        </w:rPr>
        <w:t xml:space="preserve">  2. F</w:t>
      </w:r>
      <w:r w:rsidR="000422AB"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901258">
        <w:rPr>
          <w:rFonts w:ascii="Comic Sans MS" w:eastAsia="楷体" w:hAnsi="Comic Sans MS" w:hint="eastAsia"/>
          <w:sz w:val="18"/>
          <w:szCs w:val="24"/>
        </w:rPr>
        <w:t xml:space="preserve">  3. T</w:t>
      </w:r>
      <w:r w:rsidR="000422AB"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901258">
        <w:rPr>
          <w:rFonts w:ascii="Comic Sans MS" w:eastAsia="楷体" w:hAnsi="Comic Sans MS" w:hint="eastAsia"/>
          <w:sz w:val="18"/>
          <w:szCs w:val="24"/>
        </w:rPr>
        <w:t xml:space="preserve"> 4. F</w:t>
      </w:r>
      <w:r w:rsidR="000422AB" w:rsidRPr="00BA747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901258">
        <w:rPr>
          <w:rFonts w:ascii="Comic Sans MS" w:eastAsia="楷体" w:hAnsi="Comic Sans MS" w:hint="eastAsia"/>
          <w:sz w:val="18"/>
          <w:szCs w:val="24"/>
        </w:rPr>
        <w:t xml:space="preserve"> 5. T</w:t>
      </w:r>
      <w:bookmarkStart w:id="0" w:name="_GoBack"/>
      <w:bookmarkEnd w:id="0"/>
    </w:p>
    <w:sectPr w:rsidR="000422AB" w:rsidRPr="00BA7474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74C" w:rsidRDefault="00A5374C" w:rsidP="00270D11">
      <w:pPr>
        <w:spacing w:line="240" w:lineRule="auto"/>
      </w:pPr>
      <w:r>
        <w:separator/>
      </w:r>
    </w:p>
  </w:endnote>
  <w:endnote w:type="continuationSeparator" w:id="0">
    <w:p w:rsidR="00A5374C" w:rsidRDefault="00A5374C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74C" w:rsidRDefault="00A5374C" w:rsidP="00270D11">
      <w:pPr>
        <w:spacing w:line="240" w:lineRule="auto"/>
      </w:pPr>
      <w:r>
        <w:separator/>
      </w:r>
    </w:p>
  </w:footnote>
  <w:footnote w:type="continuationSeparator" w:id="0">
    <w:p w:rsidR="00A5374C" w:rsidRDefault="00A5374C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21BBA"/>
    <w:multiLevelType w:val="hybridMultilevel"/>
    <w:tmpl w:val="ADCE650E"/>
    <w:lvl w:ilvl="0" w:tplc="720250F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22AB"/>
    <w:rsid w:val="00072F5E"/>
    <w:rsid w:val="00101EC3"/>
    <w:rsid w:val="001B73E0"/>
    <w:rsid w:val="0020352F"/>
    <w:rsid w:val="00255605"/>
    <w:rsid w:val="00270D11"/>
    <w:rsid w:val="002E5717"/>
    <w:rsid w:val="0035720E"/>
    <w:rsid w:val="00372B4E"/>
    <w:rsid w:val="003E425C"/>
    <w:rsid w:val="004130EA"/>
    <w:rsid w:val="00436D32"/>
    <w:rsid w:val="004A3556"/>
    <w:rsid w:val="004A7283"/>
    <w:rsid w:val="00534DE4"/>
    <w:rsid w:val="005A1E3E"/>
    <w:rsid w:val="005E6E7A"/>
    <w:rsid w:val="006356D0"/>
    <w:rsid w:val="006765C0"/>
    <w:rsid w:val="006B0830"/>
    <w:rsid w:val="00867348"/>
    <w:rsid w:val="0089069E"/>
    <w:rsid w:val="00901258"/>
    <w:rsid w:val="00992A20"/>
    <w:rsid w:val="009A7FA9"/>
    <w:rsid w:val="00A5374C"/>
    <w:rsid w:val="00BA6105"/>
    <w:rsid w:val="00BA7474"/>
    <w:rsid w:val="00BF78F9"/>
    <w:rsid w:val="00DA4F40"/>
    <w:rsid w:val="00E31E34"/>
    <w:rsid w:val="00EE2876"/>
    <w:rsid w:val="00F21209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38</TotalTime>
  <Pages>2</Pages>
  <Words>380</Words>
  <Characters>1341</Characters>
  <Application>Microsoft Office Word</Application>
  <DocSecurity>0</DocSecurity>
  <Lines>11</Lines>
  <Paragraphs>3</Paragraphs>
  <ScaleCrop>false</ScaleCrop>
  <Company>HP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2019-11-17T14:07:00Z</dcterms:created>
  <dcterms:modified xsi:type="dcterms:W3CDTF">2019-12-04T10:47:00Z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